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6AFCC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8B30758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2D7377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B3746D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Sussex.  </w:t>
      </w:r>
    </w:p>
    <w:p w14:paraId="2086250F" w14:textId="77777777" w:rsidR="009461A7" w:rsidRDefault="009461A7" w:rsidP="009461A7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14:paraId="55487169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33B57D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C66F46" w14:textId="77777777" w:rsidR="009461A7" w:rsidRDefault="009461A7" w:rsidP="009461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14:paraId="15D49B2E" w14:textId="77777777" w:rsidR="006B2F86" w:rsidRPr="00E71FC3" w:rsidRDefault="009461A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47A4A" w14:textId="77777777" w:rsidR="009461A7" w:rsidRDefault="009461A7" w:rsidP="00E71FC3">
      <w:pPr>
        <w:spacing w:after="0" w:line="240" w:lineRule="auto"/>
      </w:pPr>
      <w:r>
        <w:separator/>
      </w:r>
    </w:p>
  </w:endnote>
  <w:endnote w:type="continuationSeparator" w:id="0">
    <w:p w14:paraId="3E7581C7" w14:textId="77777777" w:rsidR="009461A7" w:rsidRDefault="009461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96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1F98C" w14:textId="77777777" w:rsidR="009461A7" w:rsidRDefault="009461A7" w:rsidP="00E71FC3">
      <w:pPr>
        <w:spacing w:after="0" w:line="240" w:lineRule="auto"/>
      </w:pPr>
      <w:r>
        <w:separator/>
      </w:r>
    </w:p>
  </w:footnote>
  <w:footnote w:type="continuationSeparator" w:id="0">
    <w:p w14:paraId="5C04D8C6" w14:textId="77777777" w:rsidR="009461A7" w:rsidRDefault="009461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1A7"/>
    <w:rsid w:val="001A7C09"/>
    <w:rsid w:val="00577BD5"/>
    <w:rsid w:val="00656CBA"/>
    <w:rsid w:val="006A1F77"/>
    <w:rsid w:val="00733BE7"/>
    <w:rsid w:val="009461A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08F3BD"/>
  <w15:chartTrackingRefBased/>
  <w15:docId w15:val="{8093F5F9-B26B-469C-82F1-374C57EE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61A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2018-04-22T20:17:00Z</dcterms:created>
  <dcterms:modified xsi:type="dcterms:W3CDTF">2018-04-22T20:18:00Z</dcterms:modified>
</cp:coreProperties>
</file>